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BAWDEWYN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96972" w:rsidRDefault="00596972" w:rsidP="00596972">
      <w:pPr>
        <w:rPr>
          <w:rFonts w:ascii="Times New Roman" w:hAnsi="Times New Roman" w:cs="Times New Roman"/>
        </w:rPr>
      </w:pPr>
    </w:p>
    <w:p w:rsidR="00596972" w:rsidRDefault="00596972" w:rsidP="00596972">
      <w:pPr>
        <w:rPr>
          <w:rFonts w:ascii="Times New Roman" w:hAnsi="Times New Roman" w:cs="Times New Roman"/>
        </w:rPr>
      </w:pP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Foster(q.v.) brought a plaint of replevin against him, William</w:t>
      </w: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(q.v.), Sir William </w:t>
      </w:r>
      <w:proofErr w:type="spellStart"/>
      <w:r>
        <w:rPr>
          <w:rFonts w:ascii="Times New Roman" w:hAnsi="Times New Roman" w:cs="Times New Roman"/>
        </w:rPr>
        <w:t>Dandes</w:t>
      </w:r>
      <w:proofErr w:type="spellEnd"/>
      <w:r>
        <w:rPr>
          <w:rFonts w:ascii="Times New Roman" w:hAnsi="Times New Roman" w:cs="Times New Roman"/>
        </w:rPr>
        <w:t>(q.v.), Gerard Thonder of</w:t>
      </w: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, Hampshire(q.v.),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, Wiltshire(q.v.),</w:t>
      </w: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Ryse</w:t>
      </w:r>
      <w:proofErr w:type="spellEnd"/>
      <w:r>
        <w:rPr>
          <w:rFonts w:ascii="Times New Roman" w:hAnsi="Times New Roman" w:cs="Times New Roman"/>
        </w:rPr>
        <w:t>(q.v.), Nicholas Smyth(q.v.) and</w:t>
      </w: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Clerk(q.v.).</w:t>
      </w: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D47E27" w:rsidRPr="000927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47E27" w:rsidRDefault="00D47E27" w:rsidP="00D47E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Galyot</w:t>
      </w:r>
      <w:proofErr w:type="spellEnd"/>
      <w:r>
        <w:rPr>
          <w:rFonts w:ascii="Times New Roman" w:hAnsi="Times New Roman" w:cs="Times New Roman"/>
        </w:rPr>
        <w:t>(q.v.) brought a plaint of replevin against him, William</w:t>
      </w:r>
    </w:p>
    <w:p w:rsidR="00D47E27" w:rsidRDefault="00D47E27" w:rsidP="00D47E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, Hampshire(q.v.), Sir William </w:t>
      </w:r>
      <w:proofErr w:type="spellStart"/>
      <w:r>
        <w:rPr>
          <w:rFonts w:ascii="Times New Roman" w:hAnsi="Times New Roman" w:cs="Times New Roman"/>
        </w:rPr>
        <w:t>Sandes</w:t>
      </w:r>
      <w:proofErr w:type="spellEnd"/>
      <w:r>
        <w:rPr>
          <w:rFonts w:ascii="Times New Roman" w:hAnsi="Times New Roman" w:cs="Times New Roman"/>
        </w:rPr>
        <w:t>(q.v.), Gerard</w:t>
      </w:r>
    </w:p>
    <w:p w:rsidR="00D47E27" w:rsidRDefault="00D47E27" w:rsidP="00D47E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Thonder of </w:t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(q.v.), Thomas</w:t>
      </w:r>
    </w:p>
    <w:p w:rsidR="00D47E27" w:rsidRDefault="00D47E27" w:rsidP="00D47E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Ryse</w:t>
      </w:r>
      <w:proofErr w:type="spellEnd"/>
      <w:r>
        <w:rPr>
          <w:rFonts w:ascii="Times New Roman" w:hAnsi="Times New Roman" w:cs="Times New Roman"/>
        </w:rPr>
        <w:t>(q.v.), Nicholas Smyth(q.v.) and John</w:t>
      </w:r>
    </w:p>
    <w:p w:rsidR="00D47E27" w:rsidRDefault="00D47E27" w:rsidP="00D47E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Clerk(q.v.).</w:t>
      </w:r>
    </w:p>
    <w:p w:rsidR="00D47E27" w:rsidRDefault="00D47E27" w:rsidP="00D47E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47E27" w:rsidRDefault="00D47E27" w:rsidP="00D47E27">
      <w:pPr>
        <w:rPr>
          <w:rFonts w:ascii="Times New Roman" w:hAnsi="Times New Roman" w:cs="Times New Roman"/>
        </w:rPr>
      </w:pPr>
    </w:p>
    <w:p w:rsidR="00596972" w:rsidRDefault="00596972" w:rsidP="00596972">
      <w:pPr>
        <w:rPr>
          <w:rFonts w:ascii="Times New Roman" w:hAnsi="Times New Roman" w:cs="Times New Roman"/>
        </w:rPr>
      </w:pPr>
    </w:p>
    <w:p w:rsidR="00596972" w:rsidRDefault="00596972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2017</w:t>
      </w:r>
    </w:p>
    <w:p w:rsidR="00D47E27" w:rsidRDefault="00D47E27" w:rsidP="005969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December 2017</w:t>
      </w:r>
      <w:bookmarkStart w:id="0" w:name="_GoBack"/>
      <w:bookmarkEnd w:id="0"/>
    </w:p>
    <w:p w:rsidR="006B2F86" w:rsidRPr="00E71FC3" w:rsidRDefault="00D47E27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972" w:rsidRDefault="00596972" w:rsidP="00E71FC3">
      <w:r>
        <w:separator/>
      </w:r>
    </w:p>
  </w:endnote>
  <w:endnote w:type="continuationSeparator" w:id="0">
    <w:p w:rsidR="00596972" w:rsidRDefault="005969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972" w:rsidRDefault="00596972" w:rsidP="00E71FC3">
      <w:r>
        <w:separator/>
      </w:r>
    </w:p>
  </w:footnote>
  <w:footnote w:type="continuationSeparator" w:id="0">
    <w:p w:rsidR="00596972" w:rsidRDefault="005969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972"/>
    <w:rsid w:val="001A7C09"/>
    <w:rsid w:val="00577BD5"/>
    <w:rsid w:val="00596972"/>
    <w:rsid w:val="00656CBA"/>
    <w:rsid w:val="006A1F77"/>
    <w:rsid w:val="00733BE7"/>
    <w:rsid w:val="00AB52E8"/>
    <w:rsid w:val="00B16D3F"/>
    <w:rsid w:val="00BB41AC"/>
    <w:rsid w:val="00D47E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4958E"/>
  <w15:chartTrackingRefBased/>
  <w15:docId w15:val="{A9B3ACD9-93AA-49C6-B70B-E5702DF4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47E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7E2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7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2017-11-01T20:29:00Z</dcterms:created>
  <dcterms:modified xsi:type="dcterms:W3CDTF">2017-12-04T10:13:00Z</dcterms:modified>
</cp:coreProperties>
</file>